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GoBack"/>
          <w:bookmarkEnd w:id="0"/>
          <w:p w:rsidR="00545FE4" w:rsidRPr="00AE0AD2" w:rsidRDefault="00545FE4" w:rsidP="00E41E1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8FC9AC" wp14:editId="5E388208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7D5112A6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E41E1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KHOA HỌC CƠ BẢN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E14FBD" wp14:editId="36BCCF8A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00B8" w:rsidRPr="00ED38EA" w:rsidRDefault="005D00B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38E14F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BC3CB8" w:rsidRPr="00ED38EA" w:rsidRDefault="00BC3CB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72BEB9" wp14:editId="410B6DAA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0FB3BF5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1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1"/>
    </w:p>
    <w:p w:rsidR="00AE0AD2" w:rsidRPr="0037148B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0"/>
          <w:szCs w:val="20"/>
          <w:lang w:val="en-US" w:eastAsia="vi-VN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535"/>
        <w:gridCol w:w="2407"/>
        <w:gridCol w:w="905"/>
        <w:gridCol w:w="1208"/>
        <w:gridCol w:w="1061"/>
        <w:gridCol w:w="1058"/>
        <w:gridCol w:w="1058"/>
        <w:gridCol w:w="1211"/>
        <w:gridCol w:w="1058"/>
        <w:gridCol w:w="1211"/>
        <w:gridCol w:w="1208"/>
        <w:gridCol w:w="907"/>
        <w:gridCol w:w="905"/>
      </w:tblGrid>
      <w:tr w:rsidR="00545FE4" w:rsidRPr="0037148B" w:rsidTr="0037148B">
        <w:tc>
          <w:tcPr>
            <w:tcW w:w="182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77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29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0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18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37148B" w:rsidTr="0037148B">
        <w:tc>
          <w:tcPr>
            <w:tcW w:w="182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7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8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Thị Huyền Nga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1F01F6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85.2</w:t>
            </w:r>
          </w:p>
        </w:tc>
        <w:tc>
          <w:tcPr>
            <w:tcW w:w="411" w:type="pct"/>
            <w:hideMark/>
          </w:tcPr>
          <w:p w:rsidR="005D00B8" w:rsidRPr="001F01F6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85.2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Thanh  Tú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1F01F6" w:rsidRDefault="009333AF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87,5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9333AF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87.5</w:t>
            </w:r>
          </w:p>
        </w:tc>
        <w:tc>
          <w:tcPr>
            <w:tcW w:w="308" w:type="pct"/>
            <w:hideMark/>
          </w:tcPr>
          <w:p w:rsidR="005D00B8" w:rsidRPr="0037148B" w:rsidRDefault="009333AF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D00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Lê Văn Bình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1F01F6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9333AF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  <w:r w:rsidR="005D00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9333AF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Trịnh Khắc Vũ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Phương Hà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,8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Trần Thị Ánh Tuyết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Đặng Thị Kiến Trúc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1F01F6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78,4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9333AF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="005D00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9333AF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Văn Đông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1F01F6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:rsidR="005D00B8" w:rsidRPr="005D00B8" w:rsidRDefault="005D00B8" w:rsidP="009333AF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33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</w:p>
        </w:tc>
        <w:tc>
          <w:tcPr>
            <w:tcW w:w="308" w:type="pct"/>
            <w:hideMark/>
          </w:tcPr>
          <w:p w:rsidR="005D00B8" w:rsidRPr="005D00B8" w:rsidRDefault="009333AF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Minh Phong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721218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5D00B8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Nguyễn Thị Thu Hà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Phạm Thị Thu Hiền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817" w:type="pct"/>
            <w:hideMark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Nguyễn Mỹ Trâm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13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Bảo Trân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Vương Thanh Thủy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Thu Tâm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Võ Thị Hồng Lan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Thanh Tú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Trần Thanh Trúc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Thiện  Bình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Lâm Thị Phương Thảo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Văn Hậu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Dương Đức Kiên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Hà Như Mai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Thành Nam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Phạm Thị Thu Nga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Cẩm Thạch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Thủy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Đức Thắng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sz w:val="20"/>
                <w:szCs w:val="20"/>
              </w:rPr>
              <w:t>Nguyễn Mạnh  Phương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Giang Phi Hùng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Phú Tân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32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Thái Hùng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D00B8" w:rsidRPr="0037148B" w:rsidTr="0037148B">
        <w:tc>
          <w:tcPr>
            <w:tcW w:w="182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33</w:t>
            </w:r>
          </w:p>
        </w:tc>
        <w:tc>
          <w:tcPr>
            <w:tcW w:w="817" w:type="pct"/>
          </w:tcPr>
          <w:p w:rsidR="005D00B8" w:rsidRPr="0037148B" w:rsidRDefault="005D00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Ngô Thanh Điền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5D00B8" w:rsidRPr="0037148B" w:rsidRDefault="005D00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E41E16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7C6CC8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E41E16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</w:t>
            </w:r>
            <w:r w:rsidR="008C2D52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7C6C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Pr="00E91300" w:rsidRDefault="00E91300" w:rsidP="007C6CC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vi-VN"/>
              </w:rPr>
            </w:pPr>
            <w:r w:rsidRPr="00E91300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NGUYỄN THÀNH NAM</w:t>
            </w:r>
          </w:p>
        </w:tc>
      </w:tr>
    </w:tbl>
    <w:p w:rsidR="0075132C" w:rsidRPr="007C6CC8" w:rsidRDefault="0075132C" w:rsidP="007C6CC8">
      <w:pPr>
        <w:rPr>
          <w:lang w:val="en-US"/>
        </w:rPr>
      </w:pPr>
    </w:p>
    <w:sectPr w:rsidR="0075132C" w:rsidRPr="007C6CC8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F3440"/>
    <w:rsid w:val="001A4691"/>
    <w:rsid w:val="001B000F"/>
    <w:rsid w:val="001F01F6"/>
    <w:rsid w:val="00231941"/>
    <w:rsid w:val="002444F6"/>
    <w:rsid w:val="00270BD1"/>
    <w:rsid w:val="0037148B"/>
    <w:rsid w:val="00452388"/>
    <w:rsid w:val="00482B55"/>
    <w:rsid w:val="00496C8F"/>
    <w:rsid w:val="004C0365"/>
    <w:rsid w:val="00545FE4"/>
    <w:rsid w:val="00585E0F"/>
    <w:rsid w:val="005D00B8"/>
    <w:rsid w:val="005E0328"/>
    <w:rsid w:val="006B70D5"/>
    <w:rsid w:val="006C3990"/>
    <w:rsid w:val="00721218"/>
    <w:rsid w:val="0075132C"/>
    <w:rsid w:val="007C6CC8"/>
    <w:rsid w:val="00863A24"/>
    <w:rsid w:val="008764C9"/>
    <w:rsid w:val="008C2D52"/>
    <w:rsid w:val="009333AF"/>
    <w:rsid w:val="00A076AC"/>
    <w:rsid w:val="00A16C98"/>
    <w:rsid w:val="00A64669"/>
    <w:rsid w:val="00AE0AD2"/>
    <w:rsid w:val="00BC3CB8"/>
    <w:rsid w:val="00C17CEE"/>
    <w:rsid w:val="00C65504"/>
    <w:rsid w:val="00C80FE3"/>
    <w:rsid w:val="00D31F55"/>
    <w:rsid w:val="00D54DDF"/>
    <w:rsid w:val="00D65B24"/>
    <w:rsid w:val="00E37DDE"/>
    <w:rsid w:val="00E41E16"/>
    <w:rsid w:val="00E91300"/>
    <w:rsid w:val="00EA025F"/>
    <w:rsid w:val="00EA2C26"/>
    <w:rsid w:val="00EF4EFB"/>
    <w:rsid w:val="00F4327B"/>
    <w:rsid w:val="00F54AD7"/>
    <w:rsid w:val="00F87C7F"/>
    <w:rsid w:val="00F90543"/>
    <w:rsid w:val="00FD0722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928B0DB-311A-4167-AF2E-EFB4272CD012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AutoBVT</cp:lastModifiedBy>
  <cp:revision>2</cp:revision>
  <cp:lastPrinted>2018-03-06T02:09:00Z</cp:lastPrinted>
  <dcterms:created xsi:type="dcterms:W3CDTF">2021-06-16T05:59:00Z</dcterms:created>
  <dcterms:modified xsi:type="dcterms:W3CDTF">2021-06-16T05:59:00Z</dcterms:modified>
</cp:coreProperties>
</file>